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F473EF" w:rsidRDefault="003F47A3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47A3">
              <w:rPr>
                <w:b/>
                <w:sz w:val="26"/>
                <w:szCs w:val="26"/>
                <w:lang w:val="en-US"/>
              </w:rPr>
              <w:t>203B</w:t>
            </w:r>
            <w:r w:rsidR="003C43BA">
              <w:rPr>
                <w:b/>
                <w:sz w:val="26"/>
                <w:szCs w:val="26"/>
              </w:rPr>
              <w:t>_028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A333BF" w:rsidRDefault="003A5B5C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A333BF">
              <w:rPr>
                <w:b/>
                <w:sz w:val="26"/>
                <w:szCs w:val="26"/>
                <w:lang w:val="en-US"/>
              </w:rPr>
              <w:t>2025464</w:t>
            </w:r>
            <w:r w:rsidR="0055375D" w:rsidRPr="00A333BF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A333BF">
        <w:rPr>
          <w:b/>
          <w:sz w:val="26"/>
          <w:szCs w:val="26"/>
        </w:rPr>
        <w:t xml:space="preserve"> </w:t>
      </w:r>
      <w:r w:rsidR="00B17760">
        <w:rPr>
          <w:b/>
          <w:sz w:val="26"/>
          <w:szCs w:val="26"/>
        </w:rPr>
        <w:t>(</w:t>
      </w:r>
      <w:r w:rsidR="003A5B5C" w:rsidRPr="00856108">
        <w:rPr>
          <w:b/>
          <w:sz w:val="26"/>
          <w:szCs w:val="26"/>
        </w:rPr>
        <w:t>Болт М10х35 оцинкованный</w:t>
      </w:r>
      <w:r w:rsidR="00B17760">
        <w:rPr>
          <w:b/>
          <w:sz w:val="26"/>
          <w:szCs w:val="26"/>
        </w:rPr>
        <w:t>)</w:t>
      </w:r>
      <w:r w:rsidR="00856108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17760" w:rsidRDefault="00B17760" w:rsidP="00B17760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B17760" w:rsidRDefault="00B17760" w:rsidP="00B1776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17760" w:rsidRDefault="00B17760" w:rsidP="00B17760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B17760" w:rsidRDefault="00B17760" w:rsidP="00B1776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17760" w:rsidRDefault="00B17760" w:rsidP="00B1776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39644B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17760" w:rsidRDefault="00B17760" w:rsidP="00B1776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B17760" w:rsidRDefault="00B17760" w:rsidP="00B1776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B17760" w:rsidRDefault="00B17760" w:rsidP="00B1776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17760" w:rsidRDefault="00B17760" w:rsidP="00B17760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B17760" w:rsidRDefault="00B17760" w:rsidP="00B1776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17760" w:rsidRDefault="00B17760" w:rsidP="00B1776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B17760" w:rsidRDefault="00B17760" w:rsidP="00B1776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B17760" w:rsidRDefault="00B17760" w:rsidP="00B1776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B17760" w:rsidRDefault="00B17760" w:rsidP="00B17760">
      <w:pPr>
        <w:spacing w:line="276" w:lineRule="auto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17760" w:rsidRDefault="00B17760" w:rsidP="00B177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17760" w:rsidRDefault="00B17760" w:rsidP="00B177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17760" w:rsidRDefault="00B17760" w:rsidP="00B177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17760" w:rsidRDefault="00B17760" w:rsidP="00B177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B17760" w:rsidRDefault="00B17760" w:rsidP="00B177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B17760" w:rsidRDefault="00B17760" w:rsidP="008165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816508">
        <w:rPr>
          <w:sz w:val="24"/>
          <w:szCs w:val="24"/>
        </w:rPr>
        <w:t>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B17760" w:rsidRDefault="00B17760" w:rsidP="00B1776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17760" w:rsidRDefault="00B17760" w:rsidP="00B17760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17760" w:rsidRDefault="00B17760" w:rsidP="00B177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39644B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17760" w:rsidRDefault="00B17760" w:rsidP="00B1776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7760" w:rsidRDefault="00B17760" w:rsidP="00B17760">
      <w:pPr>
        <w:rPr>
          <w:sz w:val="26"/>
          <w:szCs w:val="26"/>
        </w:rPr>
      </w:pPr>
    </w:p>
    <w:p w:rsidR="00B17760" w:rsidRDefault="00B17760" w:rsidP="00B17760">
      <w:pPr>
        <w:rPr>
          <w:sz w:val="26"/>
          <w:szCs w:val="26"/>
        </w:rPr>
      </w:pPr>
    </w:p>
    <w:p w:rsidR="00B17760" w:rsidRDefault="00B17760" w:rsidP="00B1776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17760" w:rsidRDefault="00B17760" w:rsidP="00B1776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B17760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5D" w:rsidRDefault="00AC0C5D">
      <w:r>
        <w:separator/>
      </w:r>
    </w:p>
  </w:endnote>
  <w:endnote w:type="continuationSeparator" w:id="0">
    <w:p w:rsidR="00AC0C5D" w:rsidRDefault="00AC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5D" w:rsidRDefault="00AC0C5D">
      <w:r>
        <w:separator/>
      </w:r>
    </w:p>
  </w:footnote>
  <w:footnote w:type="continuationSeparator" w:id="0">
    <w:p w:rsidR="00AC0C5D" w:rsidRDefault="00AC0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BA36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B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695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38E4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9DB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296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4DA8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B"/>
    <w:rsid w:val="0039649E"/>
    <w:rsid w:val="003A2528"/>
    <w:rsid w:val="003A2F10"/>
    <w:rsid w:val="003A4892"/>
    <w:rsid w:val="003A5B5C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3BA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7A3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B0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6508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08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20D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3BF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C5D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760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36B5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9BC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76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760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473EF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6F24-25EB-406E-8781-45912D68CD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49893-EDEB-488D-B091-E50B59AC1C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E74588-F0E9-4CCD-A04E-06DAA55E6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069243-4AA5-4482-BFB2-8E8A6EC5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6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12</cp:revision>
  <cp:lastPrinted>2010-09-30T13:29:00Z</cp:lastPrinted>
  <dcterms:created xsi:type="dcterms:W3CDTF">2015-03-30T11:03:00Z</dcterms:created>
  <dcterms:modified xsi:type="dcterms:W3CDTF">2020-07-06T06:24:00Z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